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77E08F6E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 xml:space="preserve">3GPP TSG-RAN WG4 Meeting # 101-bis-e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518E1" w:rsidRPr="008518E1">
        <w:rPr>
          <w:rFonts w:cs="Arial"/>
          <w:bCs/>
          <w:sz w:val="22"/>
          <w:szCs w:val="22"/>
        </w:rPr>
        <w:t>R4-2202368</w:t>
      </w:r>
    </w:p>
    <w:p w14:paraId="7AD09272" w14:textId="2DBBF081" w:rsidR="00B97703" w:rsidRDefault="00EB344B">
      <w:pPr>
        <w:rPr>
          <w:rFonts w:ascii="Arial" w:hAnsi="Arial"/>
          <w:b/>
          <w:noProof/>
          <w:sz w:val="22"/>
          <w:szCs w:val="22"/>
        </w:rPr>
      </w:pPr>
      <w:r w:rsidRPr="00EB344B">
        <w:rPr>
          <w:rFonts w:ascii="Arial" w:hAnsi="Arial"/>
          <w:b/>
          <w:noProof/>
          <w:sz w:val="22"/>
          <w:szCs w:val="22"/>
        </w:rPr>
        <w:t>Electronic Meeting, January 17-25, 2022</w:t>
      </w:r>
    </w:p>
    <w:p w14:paraId="1E0643E1" w14:textId="77777777" w:rsidR="00EB344B" w:rsidRDefault="00EB344B">
      <w:pPr>
        <w:rPr>
          <w:rFonts w:ascii="Arial" w:hAnsi="Arial" w:cs="Arial"/>
        </w:rPr>
      </w:pPr>
    </w:p>
    <w:p w14:paraId="2E8F1521" w14:textId="34B9E2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3B56" w:rsidRPr="00FD3B56">
        <w:rPr>
          <w:rFonts w:ascii="Arial" w:hAnsi="Arial" w:cs="Arial"/>
          <w:b/>
          <w:sz w:val="22"/>
          <w:szCs w:val="22"/>
        </w:rPr>
        <w:t>Reply LS on Maximum duration for DMRS bundling</w:t>
      </w:r>
    </w:p>
    <w:p w14:paraId="422A5440" w14:textId="2528A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9E8" w:rsidRPr="00B079E8">
        <w:rPr>
          <w:rFonts w:ascii="Arial" w:hAnsi="Arial" w:cs="Arial"/>
          <w:bCs/>
        </w:rPr>
        <w:t>R1-2106212</w:t>
      </w:r>
      <w:r w:rsidR="0082265D">
        <w:rPr>
          <w:rFonts w:ascii="Arial" w:hAnsi="Arial" w:cs="Arial"/>
          <w:bCs/>
        </w:rPr>
        <w:t>, (</w:t>
      </w:r>
      <w:r w:rsidR="00B079E8" w:rsidRPr="00B079E8">
        <w:rPr>
          <w:rFonts w:ascii="Arial" w:hAnsi="Arial" w:cs="Arial"/>
          <w:bCs/>
        </w:rPr>
        <w:t>R4-2111706</w:t>
      </w:r>
      <w:r w:rsidR="0082265D">
        <w:rPr>
          <w:rFonts w:ascii="Arial" w:hAnsi="Arial" w:cs="Arial"/>
          <w:bCs/>
        </w:rPr>
        <w:t>) “</w:t>
      </w:r>
      <w:r w:rsidR="00B079E8" w:rsidRPr="00B079E8">
        <w:rPr>
          <w:rFonts w:ascii="Arial" w:hAnsi="Arial" w:cs="Arial"/>
          <w:bCs/>
        </w:rPr>
        <w:t>LS on joint channel estimation for PUSCH and PUCCH</w:t>
      </w:r>
      <w:r w:rsidR="0082265D">
        <w:rPr>
          <w:rFonts w:ascii="Arial" w:hAnsi="Arial" w:cs="Arial"/>
          <w:bCs/>
        </w:rPr>
        <w:t>”, RAN1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70D731" w14:textId="4A41E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5798" w:rsidRPr="00B85798"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16FBFA74" w:rsidR="00B97703" w:rsidRPr="004E3939" w:rsidRDefault="00B97703" w:rsidP="009B6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32A">
        <w:rPr>
          <w:rFonts w:ascii="Arial" w:hAnsi="Arial" w:cs="Arial"/>
          <w:b/>
          <w:bCs/>
          <w:sz w:val="22"/>
          <w:szCs w:val="22"/>
        </w:rPr>
        <w:t>RAN1</w:t>
      </w:r>
      <w:r w:rsidR="00EF332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B85798">
        <w:rPr>
          <w:rFonts w:ascii="Arial" w:hAnsi="Arial" w:cs="Arial"/>
          <w:b/>
          <w:bCs/>
          <w:sz w:val="22"/>
          <w:szCs w:val="22"/>
        </w:rPr>
        <w:t>RAN</w:t>
      </w:r>
      <w:r w:rsidR="009B6687">
        <w:rPr>
          <w:rFonts w:ascii="Arial" w:hAnsi="Arial" w:cs="Arial"/>
          <w:b/>
          <w:bCs/>
          <w:sz w:val="22"/>
          <w:szCs w:val="22"/>
        </w:rPr>
        <w:t>2</w:t>
      </w:r>
    </w:p>
    <w:p w14:paraId="653E067D" w14:textId="442716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>Ville Vintola</w:t>
      </w:r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42986FFA" w:rsidR="00B97703" w:rsidRPr="00CC15AC" w:rsidRDefault="00B97703" w:rsidP="00B84A48">
      <w:pPr>
        <w:pStyle w:val="List2"/>
        <w:spacing w:line="252" w:lineRule="auto"/>
        <w:ind w:left="320" w:hangingChars="160" w:hanging="320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49E6" w:rsidRPr="00FD3A22">
        <w:t>R4-</w:t>
      </w:r>
      <w:r w:rsidR="004C49E6">
        <w:rPr>
          <w:rFonts w:eastAsia="DengXian"/>
        </w:rPr>
        <w:t>2120002</w:t>
      </w:r>
      <w:r w:rsidR="004C49E6" w:rsidRPr="005033E3">
        <w:t xml:space="preserve">, </w:t>
      </w:r>
      <w:r w:rsidR="004C49E6" w:rsidRPr="00FD3A22">
        <w:t>Reply LS on PUCCH and PUSCH transmissions</w:t>
      </w:r>
      <w:r w:rsidR="004C49E6" w:rsidRPr="001100A9">
        <w:rPr>
          <w:rFonts w:hint="eastAsia"/>
        </w:rPr>
        <w:t xml:space="preserve">, </w:t>
      </w:r>
      <w:r w:rsidR="004C49E6" w:rsidRPr="001100A9">
        <w:t>Qualcomm</w:t>
      </w:r>
      <w:r w:rsidR="004C49E6" w:rsidRPr="001100A9">
        <w:rPr>
          <w:rFonts w:hint="eastAsia"/>
        </w:rPr>
        <w:t xml:space="preserve">, </w:t>
      </w:r>
      <w:r w:rsidR="004C49E6" w:rsidRPr="005033E3">
        <w:t>RAN</w:t>
      </w:r>
      <w:r w:rsidR="004C49E6">
        <w:t>4 #10</w:t>
      </w:r>
      <w:r w:rsidR="004C49E6">
        <w:rPr>
          <w:rFonts w:hint="eastAsia"/>
        </w:rPr>
        <w:t>1</w:t>
      </w:r>
      <w:r w:rsidR="004C49E6" w:rsidRPr="005033E3">
        <w:t xml:space="preserve">e, </w:t>
      </w:r>
      <w:r w:rsidR="004C49E6">
        <w:rPr>
          <w:rFonts w:hint="eastAsia"/>
        </w:rPr>
        <w:t>Nov</w:t>
      </w:r>
      <w:r w:rsidR="004C49E6" w:rsidRPr="00880F92">
        <w:t xml:space="preserve"> </w:t>
      </w:r>
      <w:r w:rsidR="004C49E6" w:rsidRPr="005033E3">
        <w:t>2021</w:t>
      </w:r>
      <w:r w:rsidR="004C49E6">
        <w:rPr>
          <w:rFonts w:hint="eastAsia"/>
        </w:rPr>
        <w:t>.</w:t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B893CD" w14:textId="30B731FC" w:rsidR="00874729" w:rsidRPr="00874729" w:rsidRDefault="000800CA" w:rsidP="00874729">
      <w:pPr>
        <w:rPr>
          <w:rFonts w:eastAsia="DengXian"/>
        </w:rPr>
      </w:pPr>
      <w:r>
        <w:t xml:space="preserve">RAN4 </w:t>
      </w:r>
      <w:r w:rsidRPr="00D709F3">
        <w:t xml:space="preserve">replied to LS </w:t>
      </w:r>
      <w:r w:rsidR="00B84A48" w:rsidRPr="00874729">
        <w:rPr>
          <w:rFonts w:eastAsia="DengXian"/>
        </w:rPr>
        <w:t>R1-2106212</w:t>
      </w:r>
      <w:r w:rsidR="00C86D0C" w:rsidRPr="00874729">
        <w:rPr>
          <w:rFonts w:eastAsia="DengXian" w:hint="eastAsia"/>
          <w:lang w:eastAsia="zh-CN"/>
        </w:rPr>
        <w:t xml:space="preserve"> </w:t>
      </w:r>
      <w:r w:rsidR="00854CD5" w:rsidRPr="00D709F3">
        <w:t xml:space="preserve">from RAN1 </w:t>
      </w:r>
      <w:r w:rsidRPr="00D709F3">
        <w:t>regarding</w:t>
      </w:r>
      <w:r>
        <w:t xml:space="preserve"> maximum </w:t>
      </w:r>
      <w:r w:rsidR="00D709F3">
        <w:t>duration earlier</w:t>
      </w:r>
      <w:r w:rsidR="00854CD5">
        <w:t xml:space="preserve"> </w:t>
      </w:r>
      <w:r w:rsidR="00BF1FAB">
        <w:t xml:space="preserve">with </w:t>
      </w:r>
      <w:r w:rsidR="00854CD5" w:rsidRPr="00FD3A22">
        <w:t>R4-</w:t>
      </w:r>
      <w:r w:rsidR="00854CD5" w:rsidRPr="00874729">
        <w:rPr>
          <w:rFonts w:eastAsia="DengXian"/>
        </w:rPr>
        <w:t xml:space="preserve">2120002 but </w:t>
      </w:r>
      <w:r w:rsidR="00BC46CF" w:rsidRPr="00874729">
        <w:rPr>
          <w:rFonts w:eastAsia="DengXian"/>
        </w:rPr>
        <w:t xml:space="preserve">length of maximum duration was still left open. In an earlier LS RAN4 indicated that </w:t>
      </w:r>
      <w:r w:rsidR="008F55DC" w:rsidRPr="00874729">
        <w:rPr>
          <w:rFonts w:eastAsia="DengXian"/>
        </w:rPr>
        <w:t>up to 32 slots was being discussed. R</w:t>
      </w:r>
      <w:r w:rsidR="00E76617">
        <w:rPr>
          <w:rFonts w:eastAsia="DengXian"/>
        </w:rPr>
        <w:t>AN</w:t>
      </w:r>
      <w:r w:rsidR="008F55DC" w:rsidRPr="00874729">
        <w:rPr>
          <w:rFonts w:eastAsia="DengXian"/>
        </w:rPr>
        <w:t xml:space="preserve">4 </w:t>
      </w:r>
      <w:r w:rsidR="007D6F44">
        <w:rPr>
          <w:rFonts w:eastAsia="DengXian"/>
        </w:rPr>
        <w:t xml:space="preserve">will </w:t>
      </w:r>
      <w:r w:rsidR="00874729" w:rsidRPr="00874729">
        <w:rPr>
          <w:rFonts w:eastAsia="DengXian"/>
        </w:rPr>
        <w:t>further discuss the feasible value(s) for maximum duration</w:t>
      </w:r>
      <w:r w:rsidR="00874729">
        <w:rPr>
          <w:rFonts w:eastAsia="DengXian"/>
        </w:rPr>
        <w:t xml:space="preserve"> </w:t>
      </w:r>
      <w:r w:rsidR="00874729" w:rsidRPr="00874729">
        <w:rPr>
          <w:rFonts w:eastAsia="DengXian"/>
        </w:rPr>
        <w:t xml:space="preserve">and </w:t>
      </w:r>
      <w:r w:rsidR="009C0E90">
        <w:rPr>
          <w:rFonts w:eastAsia="DengXian"/>
        </w:rPr>
        <w:t xml:space="preserve">has </w:t>
      </w:r>
      <w:r w:rsidR="00874729" w:rsidRPr="00874729">
        <w:rPr>
          <w:rFonts w:eastAsia="DengXian"/>
        </w:rPr>
        <w:t>considered the following:</w:t>
      </w:r>
    </w:p>
    <w:p w14:paraId="5F80F46F" w14:textId="161F12E9" w:rsidR="00DD2CA5" w:rsidRDefault="00874729" w:rsidP="00D709F3">
      <w:pPr>
        <w:rPr>
          <w:rFonts w:eastAsia="DengXian"/>
        </w:rPr>
      </w:pPr>
      <w:r w:rsidRPr="00874729">
        <w:rPr>
          <w:rFonts w:eastAsia="DengXian"/>
          <w:lang w:eastAsia="zh-CN"/>
        </w:rPr>
        <w:t xml:space="preserve">UE reports the single value per band from a set of up to 4 values, and RAN4 does not consider the value more than 32 slots for the capability for maximum duration. Values RAN4 </w:t>
      </w:r>
      <w:r w:rsidR="00E76617">
        <w:rPr>
          <w:rFonts w:eastAsia="DengXian"/>
          <w:lang w:eastAsia="zh-CN"/>
        </w:rPr>
        <w:t xml:space="preserve">being </w:t>
      </w:r>
      <w:r w:rsidRPr="00874729">
        <w:rPr>
          <w:rFonts w:eastAsia="DengXian"/>
          <w:lang w:eastAsia="zh-CN"/>
        </w:rPr>
        <w:t>considered are 5</w:t>
      </w:r>
      <w:r w:rsidRPr="00874729">
        <w:rPr>
          <w:rFonts w:eastAsia="DengXian"/>
        </w:rPr>
        <w:t>, 8, 16 or 32</w:t>
      </w:r>
      <w:r w:rsidRPr="00874729">
        <w:rPr>
          <w:rFonts w:eastAsia="DengXian"/>
          <w:lang w:eastAsia="zh-CN"/>
        </w:rPr>
        <w:t xml:space="preserve"> slots</w:t>
      </w:r>
      <w:r w:rsidRPr="00874729">
        <w:rPr>
          <w:rFonts w:eastAsia="DengXian"/>
        </w:rPr>
        <w:t>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4B9D9B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RAN1 and RAN2</w:t>
      </w:r>
      <w:r>
        <w:rPr>
          <w:rFonts w:ascii="Arial" w:hAnsi="Arial" w:cs="Arial"/>
          <w:b/>
        </w:rPr>
        <w:t xml:space="preserve"> </w:t>
      </w:r>
    </w:p>
    <w:p w14:paraId="1213EFDF" w14:textId="05AAA94C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</w:t>
      </w:r>
      <w:r w:rsidR="00EF332A">
        <w:rPr>
          <w:rFonts w:hint="eastAsia"/>
          <w:lang w:eastAsia="zh-CN"/>
        </w:rPr>
        <w:t xml:space="preserve">RAN1 and </w:t>
      </w:r>
      <w:r w:rsidR="00E0376B" w:rsidRPr="00E0376B">
        <w:t xml:space="preserve">RAN2 to take the above information in 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BC0E12" w14:textId="77777777" w:rsidR="00CC15AC" w:rsidRDefault="00CC15AC" w:rsidP="00CC15AC">
      <w:r>
        <w:t>RAN4#102-e</w:t>
      </w:r>
      <w:r>
        <w:tab/>
        <w:t xml:space="preserve"> 2022-02-</w:t>
      </w:r>
      <w:proofErr w:type="gramStart"/>
      <w:r>
        <w:t>21  2022</w:t>
      </w:r>
      <w:proofErr w:type="gramEnd"/>
      <w:r>
        <w:t>-03-03 Electronic</w:t>
      </w:r>
    </w:p>
    <w:p w14:paraId="39C86DB2" w14:textId="2274926C" w:rsidR="002F1940" w:rsidRPr="002F1940" w:rsidRDefault="00CC15AC" w:rsidP="00CC15AC">
      <w:r>
        <w:t>RAN4#103-e</w:t>
      </w:r>
      <w:r>
        <w:tab/>
        <w:t xml:space="preserve"> 2022-05-</w:t>
      </w:r>
      <w:proofErr w:type="gramStart"/>
      <w:r>
        <w:t>16  2022</w:t>
      </w:r>
      <w:proofErr w:type="gramEnd"/>
      <w:r>
        <w:t>-05-27 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E9926" w14:textId="77777777" w:rsidR="00D46771" w:rsidRDefault="00D46771">
      <w:pPr>
        <w:spacing w:after="0"/>
      </w:pPr>
      <w:r>
        <w:separator/>
      </w:r>
    </w:p>
  </w:endnote>
  <w:endnote w:type="continuationSeparator" w:id="0">
    <w:p w14:paraId="0DFA8A11" w14:textId="77777777" w:rsidR="00D46771" w:rsidRDefault="00D467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0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6289" w14:textId="77777777" w:rsidR="00D46771" w:rsidRDefault="00D46771">
      <w:pPr>
        <w:spacing w:after="0"/>
      </w:pPr>
      <w:r>
        <w:separator/>
      </w:r>
    </w:p>
  </w:footnote>
  <w:footnote w:type="continuationSeparator" w:id="0">
    <w:p w14:paraId="75D1295C" w14:textId="77777777" w:rsidR="00D46771" w:rsidRDefault="00D467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EF6"/>
    <w:multiLevelType w:val="hybridMultilevel"/>
    <w:tmpl w:val="0682E7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2D2"/>
    <w:rsid w:val="00017F23"/>
    <w:rsid w:val="00024A2A"/>
    <w:rsid w:val="000800CA"/>
    <w:rsid w:val="000D0E5F"/>
    <w:rsid w:val="000F4F2C"/>
    <w:rsid w:val="000F6242"/>
    <w:rsid w:val="00136CEE"/>
    <w:rsid w:val="002604C3"/>
    <w:rsid w:val="0029107D"/>
    <w:rsid w:val="00292314"/>
    <w:rsid w:val="002A7B0E"/>
    <w:rsid w:val="002F1940"/>
    <w:rsid w:val="00301835"/>
    <w:rsid w:val="00310B7F"/>
    <w:rsid w:val="00323B2B"/>
    <w:rsid w:val="00383545"/>
    <w:rsid w:val="00423557"/>
    <w:rsid w:val="00433500"/>
    <w:rsid w:val="00433F71"/>
    <w:rsid w:val="00440D43"/>
    <w:rsid w:val="00476E11"/>
    <w:rsid w:val="004C49E6"/>
    <w:rsid w:val="004E3939"/>
    <w:rsid w:val="004F68CD"/>
    <w:rsid w:val="00606576"/>
    <w:rsid w:val="00612AA5"/>
    <w:rsid w:val="006140E4"/>
    <w:rsid w:val="00622B9D"/>
    <w:rsid w:val="00637666"/>
    <w:rsid w:val="006F2146"/>
    <w:rsid w:val="0076352C"/>
    <w:rsid w:val="007A4A72"/>
    <w:rsid w:val="007D6F44"/>
    <w:rsid w:val="007F4F92"/>
    <w:rsid w:val="0082265D"/>
    <w:rsid w:val="008518E1"/>
    <w:rsid w:val="00854CD5"/>
    <w:rsid w:val="00861255"/>
    <w:rsid w:val="00861A77"/>
    <w:rsid w:val="008658B2"/>
    <w:rsid w:val="008739E7"/>
    <w:rsid w:val="00874729"/>
    <w:rsid w:val="00881A8A"/>
    <w:rsid w:val="008D772F"/>
    <w:rsid w:val="008F55DC"/>
    <w:rsid w:val="00944515"/>
    <w:rsid w:val="0099764C"/>
    <w:rsid w:val="009B6687"/>
    <w:rsid w:val="009B7BB3"/>
    <w:rsid w:val="009C0E90"/>
    <w:rsid w:val="00A12B21"/>
    <w:rsid w:val="00A436CE"/>
    <w:rsid w:val="00AC5FBD"/>
    <w:rsid w:val="00AF1D86"/>
    <w:rsid w:val="00B079E8"/>
    <w:rsid w:val="00B112DE"/>
    <w:rsid w:val="00B63FD5"/>
    <w:rsid w:val="00B84A48"/>
    <w:rsid w:val="00B85798"/>
    <w:rsid w:val="00B97703"/>
    <w:rsid w:val="00BC46CF"/>
    <w:rsid w:val="00BD2E73"/>
    <w:rsid w:val="00BF1FAB"/>
    <w:rsid w:val="00C042AA"/>
    <w:rsid w:val="00C76A6E"/>
    <w:rsid w:val="00C86D0C"/>
    <w:rsid w:val="00CC15AC"/>
    <w:rsid w:val="00CF6087"/>
    <w:rsid w:val="00CF7E43"/>
    <w:rsid w:val="00D46771"/>
    <w:rsid w:val="00D709F3"/>
    <w:rsid w:val="00D76475"/>
    <w:rsid w:val="00D929CA"/>
    <w:rsid w:val="00DA25FD"/>
    <w:rsid w:val="00DB366D"/>
    <w:rsid w:val="00DD2CA5"/>
    <w:rsid w:val="00E0376B"/>
    <w:rsid w:val="00E62929"/>
    <w:rsid w:val="00E650D2"/>
    <w:rsid w:val="00E76617"/>
    <w:rsid w:val="00EB344B"/>
    <w:rsid w:val="00EE21D8"/>
    <w:rsid w:val="00EF332A"/>
    <w:rsid w:val="00F37333"/>
    <w:rsid w:val="00FD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551D98"/>
  <w15:docId w15:val="{DAA87D5F-5ECC-4EB6-96BD-8BA2FDFC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B7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0B7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B7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F1FAB"/>
  </w:style>
  <w:style w:type="paragraph" w:styleId="ListParagraph">
    <w:name w:val="List Paragraph"/>
    <w:basedOn w:val="Normal"/>
    <w:uiPriority w:val="34"/>
    <w:qFormat/>
    <w:rsid w:val="00E629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</cp:lastModifiedBy>
  <cp:revision>2</cp:revision>
  <cp:lastPrinted>2002-04-23T07:10:00Z</cp:lastPrinted>
  <dcterms:created xsi:type="dcterms:W3CDTF">2022-01-25T01:39:00Z</dcterms:created>
  <dcterms:modified xsi:type="dcterms:W3CDTF">2022-01-25T01:39:00Z</dcterms:modified>
</cp:coreProperties>
</file>